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50B" w:rsidRDefault="00B4650B" w:rsidP="0059264D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  <w:r w:rsidRPr="0059264D">
        <w:rPr>
          <w:rFonts w:ascii="Verdana" w:hAnsi="Verdana" w:cs="Verdana"/>
          <w:b/>
          <w:bCs/>
          <w:kern w:val="0"/>
          <w:sz w:val="28"/>
          <w:szCs w:val="28"/>
        </w:rPr>
        <w:t>TABLE OF CONTENTS</w:t>
      </w:r>
    </w:p>
    <w:p w:rsidR="00B4650B" w:rsidRPr="0059264D" w:rsidRDefault="00B4650B" w:rsidP="0059264D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0D24EB">
      <w:r>
        <w:t>SYSTEN REQUIREMENTS</w:t>
      </w:r>
      <w:r>
        <w:rPr>
          <w:rFonts w:ascii="PMingLiU"/>
        </w:rPr>
        <w:t>.............................................................................................................................</w:t>
      </w:r>
    </w:p>
    <w:p w:rsidR="00B4650B" w:rsidRDefault="00B4650B" w:rsidP="000D24EB"/>
    <w:p w:rsidR="00B4650B" w:rsidRDefault="00B4650B" w:rsidP="000D24EB">
      <w:r>
        <w:t>INTRODUCTION</w:t>
      </w:r>
      <w:r>
        <w:rPr>
          <w:rFonts w:ascii="PMingLiU"/>
        </w:rPr>
        <w:t>............................................................................................................................................</w:t>
      </w:r>
    </w:p>
    <w:p w:rsidR="00B4650B" w:rsidRDefault="00B4650B" w:rsidP="000D24EB"/>
    <w:p w:rsidR="00B4650B" w:rsidRDefault="00B4650B" w:rsidP="000D24EB">
      <w:r>
        <w:t>FLOATING  TOOLBAR</w:t>
      </w:r>
      <w:r>
        <w:rPr>
          <w:rFonts w:ascii="PMingLiU"/>
        </w:rPr>
        <w:t>.................................................................................................................................</w:t>
      </w:r>
    </w:p>
    <w:p w:rsidR="00B4650B" w:rsidRDefault="00B4650B" w:rsidP="000D24EB"/>
    <w:p w:rsidR="00B4650B" w:rsidRDefault="00B4650B" w:rsidP="000D24EB">
      <w:pPr>
        <w:rPr>
          <w:rFonts w:ascii="PMingLiU"/>
        </w:rPr>
      </w:pPr>
      <w:r>
        <w:t>TV</w:t>
      </w:r>
      <w:r>
        <w:rPr>
          <w:rFonts w:ascii="PMingLiU"/>
        </w:rPr>
        <w:t>..................................................................................................................................................................</w:t>
      </w:r>
    </w:p>
    <w:p w:rsidR="00B4650B" w:rsidRPr="005A3AFE" w:rsidRDefault="00B4650B" w:rsidP="000D24EB"/>
    <w:p w:rsidR="00B4650B" w:rsidRDefault="00B4650B" w:rsidP="000D24EB">
      <w:r>
        <w:t>RADIO</w:t>
      </w:r>
      <w:r>
        <w:rPr>
          <w:rFonts w:ascii="PMingLiU"/>
        </w:rPr>
        <w:t>............................................................................................................................................................</w:t>
      </w:r>
    </w:p>
    <w:p w:rsidR="00B4650B" w:rsidRDefault="00B4650B" w:rsidP="000D24EB"/>
    <w:p w:rsidR="00B4650B" w:rsidRDefault="00B4650B" w:rsidP="000D24EB">
      <w:r>
        <w:t>SUPPORT  FORMATE</w:t>
      </w:r>
      <w:r>
        <w:rPr>
          <w:rFonts w:ascii="PMingLiU"/>
        </w:rPr>
        <w:t>..................................................................................................................................</w:t>
      </w:r>
    </w:p>
    <w:p w:rsidR="00B4650B" w:rsidRDefault="00B4650B" w:rsidP="000D24EB"/>
    <w:p w:rsidR="00B4650B" w:rsidRDefault="00B4650B" w:rsidP="000D24EB">
      <w:r>
        <w:t>ASPECT  RATIO</w:t>
      </w:r>
      <w:r>
        <w:rPr>
          <w:rFonts w:ascii="PMingLiU"/>
        </w:rPr>
        <w:t>............................................................................................................................................</w:t>
      </w:r>
    </w:p>
    <w:p w:rsidR="00B4650B" w:rsidRPr="008B7A76" w:rsidRDefault="00B4650B" w:rsidP="000D24EB"/>
    <w:p w:rsidR="00B4650B" w:rsidRDefault="00B4650B" w:rsidP="000D24EB">
      <w:r>
        <w:t>SHORTCUT  SUPPORT</w:t>
      </w:r>
      <w:r>
        <w:rPr>
          <w:rFonts w:ascii="PMingLiU"/>
        </w:rPr>
        <w:t>.................................................................................................................................</w:t>
      </w:r>
    </w:p>
    <w:p w:rsidR="00B4650B" w:rsidRDefault="00B4650B" w:rsidP="000D24EB"/>
    <w:p w:rsidR="00B4650B" w:rsidRDefault="00B4650B" w:rsidP="000D24EB">
      <w:r>
        <w:t>TVRplayer  FAQ</w:t>
      </w:r>
      <w:r>
        <w:rPr>
          <w:rFonts w:ascii="PMingLiU"/>
        </w:rPr>
        <w:t>......................................................................................................................................</w:t>
      </w: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59264D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  <w:r w:rsidRPr="0059264D">
        <w:rPr>
          <w:rFonts w:ascii="Verdana" w:hAnsi="Verdana" w:cs="Verdana"/>
          <w:b/>
          <w:bCs/>
          <w:kern w:val="0"/>
          <w:sz w:val="28"/>
          <w:szCs w:val="28"/>
        </w:rPr>
        <w:t>SYSTEM REQUIREMENTS</w:t>
      </w:r>
    </w:p>
    <w:p w:rsidR="00B4650B" w:rsidRPr="0059264D" w:rsidRDefault="00B4650B" w:rsidP="0059264D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Pr="00A84B50" w:rsidRDefault="00B4650B" w:rsidP="00BA5AA9">
      <w:pPr>
        <w:ind w:firstLineChars="50" w:firstLine="31680"/>
        <w:rPr>
          <w:szCs w:val="24"/>
        </w:rPr>
      </w:pPr>
      <w:r w:rsidRPr="00A84B50">
        <w:rPr>
          <w:rFonts w:ascii="PMingLiU" w:hAnsi="PMingLiU" w:hint="eastAsia"/>
          <w:szCs w:val="24"/>
        </w:rPr>
        <w:t>․</w:t>
      </w:r>
      <w:r w:rsidRPr="00A84B50">
        <w:rPr>
          <w:szCs w:val="24"/>
        </w:rPr>
        <w:t>Windows 2000/XP/Vista</w:t>
      </w:r>
      <w:r>
        <w:rPr>
          <w:szCs w:val="24"/>
        </w:rPr>
        <w:t>/Win7/Win 8</w:t>
      </w:r>
    </w:p>
    <w:p w:rsidR="00B4650B" w:rsidRPr="00A84B50" w:rsidRDefault="00B4650B" w:rsidP="00BA5AA9">
      <w:pPr>
        <w:ind w:firstLineChars="50" w:firstLine="31680"/>
        <w:rPr>
          <w:szCs w:val="24"/>
        </w:rPr>
      </w:pPr>
      <w:r w:rsidRPr="00A84B50">
        <w:rPr>
          <w:rFonts w:ascii="PMingLiU" w:hAnsi="PMingLiU" w:hint="eastAsia"/>
          <w:szCs w:val="24"/>
        </w:rPr>
        <w:t>․</w:t>
      </w:r>
      <w:r w:rsidRPr="00A84B50">
        <w:rPr>
          <w:szCs w:val="24"/>
        </w:rPr>
        <w:t>Pentium 4,1.2GHZ or equivalent</w:t>
      </w:r>
    </w:p>
    <w:p w:rsidR="00B4650B" w:rsidRPr="00A84B50" w:rsidRDefault="00B4650B" w:rsidP="00BA5AA9">
      <w:pPr>
        <w:ind w:firstLineChars="50" w:firstLine="31680"/>
        <w:rPr>
          <w:szCs w:val="24"/>
        </w:rPr>
      </w:pPr>
      <w:r w:rsidRPr="00A84B50">
        <w:rPr>
          <w:rFonts w:ascii="PMingLiU" w:hAnsi="PMingLiU" w:hint="eastAsia"/>
          <w:szCs w:val="24"/>
        </w:rPr>
        <w:t>․</w:t>
      </w:r>
      <w:r w:rsidRPr="00A84B50">
        <w:rPr>
          <w:szCs w:val="24"/>
        </w:rPr>
        <w:t>150 MB free hard drive space for program intstallation</w:t>
      </w:r>
    </w:p>
    <w:p w:rsidR="00B4650B" w:rsidRPr="00A84B50" w:rsidRDefault="00B4650B" w:rsidP="00BA5AA9">
      <w:pPr>
        <w:ind w:firstLineChars="50" w:firstLine="31680"/>
        <w:rPr>
          <w:szCs w:val="24"/>
        </w:rPr>
      </w:pPr>
      <w:r w:rsidRPr="00A84B50">
        <w:rPr>
          <w:rFonts w:ascii="PMingLiU" w:hAnsi="PMingLiU" w:hint="eastAsia"/>
          <w:szCs w:val="24"/>
        </w:rPr>
        <w:t>․</w:t>
      </w:r>
      <w:r w:rsidRPr="00A84B50">
        <w:rPr>
          <w:szCs w:val="24"/>
        </w:rPr>
        <w:t>256 MB RAM (512MB DDR RAM recommended)</w:t>
      </w:r>
    </w:p>
    <w:p w:rsidR="00B4650B" w:rsidRPr="00A84B50" w:rsidRDefault="00B4650B" w:rsidP="00BA5AA9">
      <w:pPr>
        <w:ind w:leftChars="50" w:left="31680" w:hangingChars="150" w:firstLine="31680"/>
        <w:rPr>
          <w:szCs w:val="24"/>
        </w:rPr>
      </w:pPr>
      <w:r w:rsidRPr="00A84B50">
        <w:rPr>
          <w:rFonts w:ascii="PMingLiU" w:hAnsi="PMingLiU" w:hint="eastAsia"/>
          <w:szCs w:val="24"/>
        </w:rPr>
        <w:t>․</w:t>
      </w:r>
      <w:r w:rsidRPr="00A84B50">
        <w:rPr>
          <w:szCs w:val="24"/>
        </w:rPr>
        <w:t xml:space="preserve">16-bit color display at 800x600 (32 MB video memory with DirectX 3D </w:t>
      </w:r>
      <w:r>
        <w:rPr>
          <w:szCs w:val="24"/>
        </w:rPr>
        <w:t xml:space="preserve"> s</w:t>
      </w:r>
      <w:r w:rsidRPr="00A84B50">
        <w:rPr>
          <w:szCs w:val="24"/>
        </w:rPr>
        <w:t>upport recommended)</w:t>
      </w:r>
    </w:p>
    <w:p w:rsidR="00B4650B" w:rsidRDefault="00B4650B" w:rsidP="00BA5AA9">
      <w:pPr>
        <w:ind w:firstLineChars="50" w:firstLine="31680"/>
        <w:rPr>
          <w:szCs w:val="24"/>
        </w:rPr>
      </w:pPr>
      <w:r w:rsidRPr="00A84B50">
        <w:rPr>
          <w:rFonts w:ascii="PMingLiU" w:hAnsi="PMingLiU" w:hint="eastAsia"/>
          <w:szCs w:val="24"/>
        </w:rPr>
        <w:t>․</w:t>
      </w:r>
      <w:r w:rsidRPr="00A84B50">
        <w:rPr>
          <w:szCs w:val="24"/>
        </w:rPr>
        <w:t xml:space="preserve"> DirectX 9 or above</w:t>
      </w:r>
    </w:p>
    <w:p w:rsidR="00B4650B" w:rsidRDefault="00B4650B" w:rsidP="0059264D">
      <w:pPr>
        <w:rPr>
          <w:b/>
          <w:i/>
          <w:sz w:val="28"/>
          <w:szCs w:val="28"/>
        </w:rPr>
      </w:pPr>
      <w:r w:rsidRPr="00A84B50">
        <w:rPr>
          <w:b/>
          <w:i/>
          <w:sz w:val="28"/>
          <w:szCs w:val="28"/>
        </w:rPr>
        <w:t>Note</w:t>
      </w:r>
      <w:r>
        <w:rPr>
          <w:b/>
          <w:i/>
          <w:sz w:val="28"/>
          <w:szCs w:val="28"/>
        </w:rPr>
        <w:t>:</w:t>
      </w:r>
    </w:p>
    <w:p w:rsidR="00B4650B" w:rsidRDefault="00B4650B" w:rsidP="0059264D">
      <w:pPr>
        <w:pStyle w:val="ListParagraph"/>
        <w:numPr>
          <w:ilvl w:val="0"/>
          <w:numId w:val="4"/>
        </w:numPr>
        <w:ind w:leftChars="0"/>
        <w:rPr>
          <w:szCs w:val="24"/>
        </w:rPr>
      </w:pPr>
      <w:r>
        <w:rPr>
          <w:szCs w:val="24"/>
        </w:rPr>
        <w:t>For time-shiftting and MPEG-2 capturing,a Pentium 4 2.0 GHz processor (or higher) or</w:t>
      </w:r>
    </w:p>
    <w:p w:rsidR="00B4650B" w:rsidRDefault="00B4650B" w:rsidP="0059264D">
      <w:pPr>
        <w:pStyle w:val="ListParagraph"/>
        <w:ind w:leftChars="0" w:left="585"/>
        <w:rPr>
          <w:szCs w:val="24"/>
        </w:rPr>
      </w:pPr>
      <w:r>
        <w:rPr>
          <w:szCs w:val="24"/>
        </w:rPr>
        <w:t>Equivalent is required.</w:t>
      </w:r>
    </w:p>
    <w:p w:rsidR="00B4650B" w:rsidRDefault="00B4650B" w:rsidP="0059264D">
      <w:pPr>
        <w:pStyle w:val="ListParagraph"/>
        <w:numPr>
          <w:ilvl w:val="0"/>
          <w:numId w:val="4"/>
        </w:numPr>
        <w:ind w:leftChars="0"/>
        <w:rPr>
          <w:szCs w:val="24"/>
        </w:rPr>
      </w:pPr>
      <w:r>
        <w:rPr>
          <w:szCs w:val="24"/>
        </w:rPr>
        <w:t>To support HDTV (High definition TV),the minimum requirement is one of the following</w:t>
      </w:r>
    </w:p>
    <w:p w:rsidR="00B4650B" w:rsidRDefault="00B4650B" w:rsidP="0059264D">
      <w:pPr>
        <w:ind w:left="585"/>
        <w:rPr>
          <w:szCs w:val="24"/>
        </w:rPr>
      </w:pPr>
      <w:r>
        <w:rPr>
          <w:szCs w:val="24"/>
        </w:rPr>
        <w:t>Video cards with DX-VA (video card hardware acceleration)enabled:</w:t>
      </w:r>
    </w:p>
    <w:p w:rsidR="00B4650B" w:rsidRDefault="00B4650B" w:rsidP="0059264D">
      <w:pPr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AMD (ATI) Radeon 7200 or above</w:t>
      </w:r>
    </w:p>
    <w:p w:rsidR="00B4650B" w:rsidRDefault="00B4650B" w:rsidP="0059264D">
      <w:pPr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NVIDIA GeForce MX 440 or above</w:t>
      </w:r>
    </w:p>
    <w:p w:rsidR="00B4650B" w:rsidRDefault="00B4650B" w:rsidP="0059264D">
      <w:pPr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Intel 82865 or above</w:t>
      </w:r>
    </w:p>
    <w:p w:rsidR="00B4650B" w:rsidRDefault="00B4650B" w:rsidP="0059264D">
      <w:pPr>
        <w:pStyle w:val="ListParagraph"/>
        <w:numPr>
          <w:ilvl w:val="0"/>
          <w:numId w:val="4"/>
        </w:numPr>
        <w:ind w:leftChars="0"/>
        <w:rPr>
          <w:szCs w:val="24"/>
        </w:rPr>
      </w:pPr>
      <w:r>
        <w:rPr>
          <w:szCs w:val="24"/>
        </w:rPr>
        <w:t>To support HDTV 1080p with subtitle/DTV CC:</w:t>
      </w:r>
    </w:p>
    <w:p w:rsidR="00B4650B" w:rsidRDefault="00B4650B" w:rsidP="00BA5AA9">
      <w:pPr>
        <w:ind w:firstLineChars="450" w:firstLine="31680"/>
        <w:rPr>
          <w:szCs w:val="24"/>
        </w:rPr>
      </w:pPr>
      <w:r w:rsidRPr="00602206">
        <w:rPr>
          <w:rFonts w:hint="eastAsia"/>
          <w:szCs w:val="24"/>
        </w:rPr>
        <w:t>。</w:t>
      </w:r>
      <w:r w:rsidRPr="00602206">
        <w:rPr>
          <w:szCs w:val="24"/>
        </w:rPr>
        <w:t xml:space="preserve"> A Pentium4 2.8</w:t>
      </w:r>
      <w:r>
        <w:rPr>
          <w:szCs w:val="24"/>
        </w:rPr>
        <w:t xml:space="preserve"> GHz processor (or higher) is recommended.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The mimimum requirement is one of the following video cards with DX-VA enabled: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 w:rsidRPr="003D5D4A">
        <w:rPr>
          <w:szCs w:val="24"/>
        </w:rPr>
        <w:t>AMD</w:t>
      </w:r>
      <w:r>
        <w:rPr>
          <w:szCs w:val="24"/>
        </w:rPr>
        <w:t xml:space="preserve"> (ATI) Radeon 9600Pro or above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NVIDIA GeForce FX 5200 or above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Recommended: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AMD (ATI) Radeon X700 (256M RAM) or above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NVIDIA GeForce FX 6200 (256M RAM) or above</w:t>
      </w:r>
    </w:p>
    <w:p w:rsidR="00B4650B" w:rsidRDefault="00B4650B" w:rsidP="0059264D">
      <w:pPr>
        <w:rPr>
          <w:szCs w:val="24"/>
        </w:rPr>
      </w:pPr>
      <w:r>
        <w:rPr>
          <w:szCs w:val="24"/>
        </w:rPr>
        <w:t>For dual tuner and PIP (Picture in Picture):</w:t>
      </w:r>
    </w:p>
    <w:p w:rsidR="00B4650B" w:rsidRDefault="00B4650B" w:rsidP="0059264D">
      <w:pPr>
        <w:rPr>
          <w:szCs w:val="24"/>
        </w:rPr>
      </w:pPr>
      <w:r w:rsidRPr="003D5D4A">
        <w:rPr>
          <w:rFonts w:hint="eastAsia"/>
          <w:szCs w:val="24"/>
        </w:rPr>
        <w:t>․</w:t>
      </w:r>
      <w:r w:rsidRPr="003D5D4A">
        <w:rPr>
          <w:szCs w:val="24"/>
        </w:rPr>
        <w:t xml:space="preserve"> A Pentium 4 1.6</w:t>
      </w:r>
      <w:r>
        <w:rPr>
          <w:szCs w:val="24"/>
        </w:rPr>
        <w:t xml:space="preserve"> GHz processor (or higher) or equivalent is required.</w:t>
      </w:r>
    </w:p>
    <w:p w:rsidR="00B4650B" w:rsidRDefault="00B4650B" w:rsidP="0059264D">
      <w:pPr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512 MB RAM (1024 MB DDR RAM recommended).</w:t>
      </w:r>
    </w:p>
    <w:p w:rsidR="00B4650B" w:rsidRDefault="00B4650B" w:rsidP="0059264D">
      <w:pPr>
        <w:rPr>
          <w:b/>
          <w:i/>
          <w:sz w:val="28"/>
          <w:szCs w:val="28"/>
        </w:rPr>
      </w:pPr>
      <w:r w:rsidRPr="00A84B50">
        <w:rPr>
          <w:b/>
          <w:i/>
          <w:sz w:val="28"/>
          <w:szCs w:val="28"/>
        </w:rPr>
        <w:t>Note</w:t>
      </w:r>
      <w:r>
        <w:rPr>
          <w:b/>
          <w:i/>
          <w:sz w:val="28"/>
          <w:szCs w:val="28"/>
        </w:rPr>
        <w:t>:</w:t>
      </w:r>
    </w:p>
    <w:p w:rsidR="00B4650B" w:rsidRDefault="00B4650B" w:rsidP="0059264D">
      <w:pPr>
        <w:pStyle w:val="ListParagraph"/>
        <w:numPr>
          <w:ilvl w:val="0"/>
          <w:numId w:val="5"/>
        </w:numPr>
        <w:ind w:leftChars="0"/>
        <w:rPr>
          <w:szCs w:val="24"/>
        </w:rPr>
      </w:pPr>
      <w:r>
        <w:rPr>
          <w:szCs w:val="24"/>
        </w:rPr>
        <w:t>To support one analog program and one HDTV 1080p program with subtitle/DTV CC:</w:t>
      </w:r>
    </w:p>
    <w:p w:rsidR="00B4650B" w:rsidRDefault="00B4650B" w:rsidP="0059264D">
      <w:pPr>
        <w:pStyle w:val="ListParagraph"/>
        <w:ind w:leftChars="0" w:left="600"/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A Pentium 4 3.0 GHz processor (or higher) is recommended</w:t>
      </w:r>
    </w:p>
    <w:p w:rsidR="00B4650B" w:rsidRDefault="00B4650B" w:rsidP="0059264D">
      <w:pPr>
        <w:rPr>
          <w:szCs w:val="24"/>
        </w:rPr>
      </w:pPr>
      <w:r w:rsidRPr="00ED35A6">
        <w:rPr>
          <w:rFonts w:hint="eastAsia"/>
          <w:szCs w:val="24"/>
        </w:rPr>
        <w:t>。</w:t>
      </w:r>
      <w:r w:rsidRPr="00ED35A6">
        <w:rPr>
          <w:szCs w:val="24"/>
        </w:rPr>
        <w:t xml:space="preserve"> The</w:t>
      </w:r>
      <w:r>
        <w:rPr>
          <w:szCs w:val="24"/>
        </w:rPr>
        <w:t xml:space="preserve"> minimum requirement is one of the following video cards with DX-VA enabled:</w:t>
      </w:r>
    </w:p>
    <w:p w:rsidR="00B4650B" w:rsidRDefault="00B4650B" w:rsidP="0059264D">
      <w:pPr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AMD (ATI) Radeon 9600Pro or above</w:t>
      </w:r>
    </w:p>
    <w:p w:rsidR="00B4650B" w:rsidRPr="00ED35A6" w:rsidRDefault="00B4650B" w:rsidP="0059264D">
      <w:pPr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>NVIDIA GeForce FX 5200 or above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Recommended: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AMD (ATI) Radeon X800 (256M RAM) or above</w:t>
      </w:r>
    </w:p>
    <w:p w:rsidR="00B4650B" w:rsidRPr="007D4080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NVIDIA GeForce FX 6200 (256M RAM) or above</w:t>
      </w:r>
    </w:p>
    <w:p w:rsidR="00B4650B" w:rsidRDefault="00B4650B" w:rsidP="0059264D">
      <w:pPr>
        <w:rPr>
          <w:rFonts w:ascii="PMingLiU"/>
          <w:szCs w:val="24"/>
        </w:rPr>
      </w:pPr>
    </w:p>
    <w:p w:rsidR="00B4650B" w:rsidRPr="007D4080" w:rsidRDefault="00B4650B" w:rsidP="0059264D">
      <w:pPr>
        <w:pStyle w:val="ListParagraph"/>
        <w:numPr>
          <w:ilvl w:val="0"/>
          <w:numId w:val="5"/>
        </w:numPr>
        <w:ind w:leftChars="0"/>
        <w:rPr>
          <w:szCs w:val="24"/>
        </w:rPr>
      </w:pPr>
      <w:r w:rsidRPr="007D4080">
        <w:rPr>
          <w:szCs w:val="24"/>
        </w:rPr>
        <w:t>To support</w:t>
      </w:r>
      <w:r>
        <w:rPr>
          <w:szCs w:val="24"/>
        </w:rPr>
        <w:t xml:space="preserve"> dual </w:t>
      </w:r>
      <w:r w:rsidRPr="007D4080">
        <w:rPr>
          <w:szCs w:val="24"/>
        </w:rPr>
        <w:t>HDTV 1080p program</w:t>
      </w:r>
      <w:r>
        <w:rPr>
          <w:szCs w:val="24"/>
        </w:rPr>
        <w:t>s</w:t>
      </w:r>
      <w:r w:rsidRPr="007D4080">
        <w:rPr>
          <w:szCs w:val="24"/>
        </w:rPr>
        <w:t xml:space="preserve"> with subtitle/DTV CC:</w:t>
      </w:r>
    </w:p>
    <w:p w:rsidR="00B4650B" w:rsidRDefault="00B4650B" w:rsidP="0059264D">
      <w:pPr>
        <w:rPr>
          <w:szCs w:val="24"/>
        </w:rPr>
      </w:pPr>
      <w:r w:rsidRPr="007D4080">
        <w:rPr>
          <w:rFonts w:hint="eastAsia"/>
          <w:szCs w:val="24"/>
        </w:rPr>
        <w:t>。</w:t>
      </w:r>
      <w:r>
        <w:rPr>
          <w:szCs w:val="24"/>
        </w:rPr>
        <w:t xml:space="preserve"> A Pentium 4 3.0 GHz processor (or higher) is recommended</w:t>
      </w:r>
    </w:p>
    <w:p w:rsidR="00B4650B" w:rsidRDefault="00B4650B" w:rsidP="0059264D">
      <w:pPr>
        <w:rPr>
          <w:szCs w:val="24"/>
        </w:rPr>
      </w:pPr>
      <w:r w:rsidRPr="00ED35A6">
        <w:rPr>
          <w:rFonts w:hint="eastAsia"/>
          <w:szCs w:val="24"/>
        </w:rPr>
        <w:t>。</w:t>
      </w:r>
      <w:r w:rsidRPr="00ED35A6">
        <w:rPr>
          <w:szCs w:val="24"/>
        </w:rPr>
        <w:t xml:space="preserve"> The</w:t>
      </w:r>
      <w:r>
        <w:rPr>
          <w:szCs w:val="24"/>
        </w:rPr>
        <w:t xml:space="preserve"> minimum requirement is one of the following video cards with DX-VA enabled: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AMD (ATI) Radeon X800 (256M RAM) or above</w:t>
      </w:r>
    </w:p>
    <w:p w:rsidR="00B4650B" w:rsidRPr="007D4080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NVIDIA GeForce FX 6200 (256M RAM) or above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。</w:t>
      </w:r>
      <w:r>
        <w:rPr>
          <w:szCs w:val="24"/>
        </w:rPr>
        <w:t xml:space="preserve"> Recommended:</w:t>
      </w:r>
    </w:p>
    <w:p w:rsidR="00B4650B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AMD (ATI) Radeon X1300 (256M RAM) or above</w:t>
      </w:r>
    </w:p>
    <w:p w:rsidR="00B4650B" w:rsidRPr="007D4080" w:rsidRDefault="00B4650B" w:rsidP="00BA5AA9">
      <w:pPr>
        <w:ind w:firstLineChars="450" w:firstLine="31680"/>
        <w:rPr>
          <w:szCs w:val="24"/>
        </w:rPr>
      </w:pPr>
      <w:r>
        <w:rPr>
          <w:rFonts w:ascii="PMingLiU" w:hAnsi="PMingLiU" w:hint="eastAsia"/>
          <w:szCs w:val="24"/>
        </w:rPr>
        <w:t>․</w:t>
      </w:r>
      <w:r>
        <w:rPr>
          <w:szCs w:val="24"/>
        </w:rPr>
        <w:t xml:space="preserve"> NVIDIA GeForce FX 7300 (256M RAM) or above</w:t>
      </w:r>
    </w:p>
    <w:p w:rsidR="00B4650B" w:rsidRDefault="00B4650B" w:rsidP="0059264D">
      <w:pPr>
        <w:rPr>
          <w:rFonts w:ascii="PMingLiU"/>
          <w:szCs w:val="24"/>
        </w:rPr>
      </w:pPr>
    </w:p>
    <w:p w:rsidR="00B4650B" w:rsidRPr="0059264D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>
        <w:rPr>
          <w:rFonts w:ascii="Verdana" w:hAnsi="Verdana" w:cs="Verdana"/>
          <w:b/>
          <w:bCs/>
          <w:kern w:val="0"/>
          <w:sz w:val="28"/>
          <w:szCs w:val="28"/>
        </w:rPr>
        <w:br w:type="page"/>
      </w:r>
    </w:p>
    <w:p w:rsidR="00B4650B" w:rsidRDefault="00B4650B" w:rsidP="0059264D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>
        <w:rPr>
          <w:rFonts w:ascii="Verdana" w:hAnsi="Verdana" w:cs="Verdana"/>
          <w:b/>
          <w:bCs/>
          <w:kern w:val="0"/>
          <w:sz w:val="28"/>
          <w:szCs w:val="28"/>
        </w:rPr>
        <w:t>INTRODUCTION</w:t>
      </w: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Welcome to AstroMetaTVRplayer, an all-in-one multimedia application that allows you to access andwork with recorded TV programs, radioand Teletextfrom your TV or home computer.</w:t>
      </w: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TVRplayeris divided into the main sections below. Note that some versions of TVRplayermay not</w:t>
      </w: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contain all the sections listed depending on the hardware configuration, and the specific version ofTVRplayer installed.</w:t>
      </w:r>
    </w:p>
    <w:p w:rsidR="00B4650B" w:rsidRDefault="00B4650B" w:rsidP="00BB59E7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/>
    <w:p w:rsidR="00B4650B" w:rsidRDefault="00B4650B" w:rsidP="00CC0BE9">
      <w:pPr>
        <w:rPr>
          <w:rFonts w:ascii="Verdana" w:hAnsi="Verdana" w:cs="Verdana"/>
          <w:b/>
          <w:bCs/>
          <w:kern w:val="0"/>
          <w:sz w:val="28"/>
          <w:szCs w:val="28"/>
        </w:rPr>
      </w:pPr>
      <w:r>
        <w:rPr>
          <w:rFonts w:ascii="Verdana" w:hAnsi="Verdana" w:cs="Verdana"/>
          <w:b/>
          <w:bCs/>
          <w:kern w:val="0"/>
          <w:sz w:val="28"/>
          <w:szCs w:val="28"/>
        </w:rPr>
        <w:t>FLOATING TOOLBAR</w:t>
      </w:r>
    </w:p>
    <w:p w:rsidR="00B4650B" w:rsidRDefault="00B4650B" w:rsidP="00CC0BE9">
      <w:pPr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Pr="0051555B" w:rsidRDefault="00B4650B" w:rsidP="007252AC">
      <w:pPr>
        <w:rPr>
          <w:color w:val="FF0000"/>
          <w:szCs w:val="24"/>
        </w:rPr>
      </w:pPr>
      <w:r w:rsidRPr="00D45587">
        <w:rPr>
          <w:noProof/>
          <w:color w:val="000000"/>
          <w:szCs w:val="24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圖片 1" o:spid="_x0000_i1025" type="#_x0000_t75" style="width:477.75pt;height:27pt;visibility:visible">
            <v:imagedata r:id="rId7" o:title=""/>
          </v:shape>
        </w:pict>
      </w:r>
    </w:p>
    <w:p w:rsidR="00B4650B" w:rsidRPr="0051555B" w:rsidRDefault="00B4650B" w:rsidP="0051555B">
      <w:pPr>
        <w:autoSpaceDE w:val="0"/>
        <w:autoSpaceDN w:val="0"/>
        <w:adjustRightInd w:val="0"/>
        <w:rPr>
          <w:rFonts w:ascii="Verdana" w:hAnsi="Verdana" w:cs="Verdana"/>
          <w:kern w:val="0"/>
          <w:szCs w:val="24"/>
        </w:rPr>
      </w:pPr>
      <w:r w:rsidRPr="0051555B">
        <w:rPr>
          <w:rFonts w:ascii="Verdana" w:hAnsi="Verdana" w:cs="Verdana"/>
          <w:kern w:val="0"/>
          <w:szCs w:val="24"/>
        </w:rPr>
        <w:t>The toolbar at the bottom of the screen features standar</w:t>
      </w:r>
      <w:r>
        <w:rPr>
          <w:rFonts w:ascii="Verdana" w:hAnsi="Verdana" w:cs="Verdana"/>
          <w:kern w:val="0"/>
          <w:szCs w:val="24"/>
        </w:rPr>
        <w:t>d audio/video playback controls(Play/Pause, Stop, Record</w:t>
      </w:r>
      <w:r w:rsidRPr="0051555B">
        <w:rPr>
          <w:rFonts w:ascii="Verdana" w:hAnsi="Verdana" w:cs="Verdana"/>
          <w:kern w:val="0"/>
          <w:szCs w:val="24"/>
        </w:rPr>
        <w:t>) plus Volume and Channel controls. S</w:t>
      </w:r>
      <w:r>
        <w:rPr>
          <w:rFonts w:ascii="Verdana" w:hAnsi="Verdana" w:cs="Verdana"/>
          <w:kern w:val="0"/>
          <w:szCs w:val="24"/>
        </w:rPr>
        <w:t>pecial controls for TV playback</w:t>
      </w:r>
      <w:r w:rsidRPr="0051555B">
        <w:rPr>
          <w:rFonts w:ascii="Verdana" w:hAnsi="Verdana" w:cs="Verdana"/>
          <w:kern w:val="0"/>
          <w:szCs w:val="24"/>
        </w:rPr>
        <w:t>only appear when necessary.</w:t>
      </w:r>
    </w:p>
    <w:p w:rsidR="00B4650B" w:rsidRPr="0051555B" w:rsidRDefault="00B4650B" w:rsidP="00757EA9">
      <w:pPr>
        <w:rPr>
          <w:color w:val="FF0000"/>
          <w:szCs w:val="24"/>
        </w:rPr>
      </w:pPr>
      <w:r w:rsidRPr="00D45587">
        <w:rPr>
          <w:noProof/>
          <w:color w:val="FF0000"/>
          <w:szCs w:val="24"/>
          <w:lang w:eastAsia="zh-CN"/>
        </w:rPr>
        <w:pict>
          <v:shape id="圖片 2" o:spid="_x0000_i1026" type="#_x0000_t75" style="width:64.5pt;height:36.75pt;visibility:visible">
            <v:imagedata r:id="rId8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Channels Guide -This section lets you view/listen the channellist and select a specific channel.</w:t>
      </w:r>
    </w:p>
    <w:p w:rsidR="00B4650B" w:rsidRPr="0051555B" w:rsidRDefault="00B4650B" w:rsidP="00757EA9">
      <w:pPr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3" o:spid="_x0000_i1027" type="#_x0000_t75" style="width:59.25pt;height:33.75pt;visibility:visible">
            <v:imagedata r:id="rId9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Click this button to open the saved images and Recorded TV.</w:t>
      </w:r>
    </w:p>
    <w:p w:rsidR="00B4650B" w:rsidRPr="0051555B" w:rsidRDefault="00B4650B" w:rsidP="00757EA9">
      <w:pPr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6" o:spid="_x0000_i1028" type="#_x0000_t75" style="width:59.25pt;height:38.25pt;visibility:visible">
            <v:imagedata r:id="rId10" o:title=""/>
          </v:shape>
        </w:pict>
      </w:r>
    </w:p>
    <w:p w:rsidR="00B4650B" w:rsidRPr="0051555B" w:rsidRDefault="00B4650B" w:rsidP="00BA5AA9">
      <w:pPr>
        <w:pStyle w:val="ListParagraph"/>
        <w:numPr>
          <w:ilvl w:val="0"/>
          <w:numId w:val="3"/>
        </w:numPr>
        <w:ind w:leftChars="6" w:left="31680" w:hangingChars="151" w:firstLine="3168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When watching TV shows:Click this button to take a screen capture of the current screen. The captured image will be savedin the "My Documents</w:t>
      </w:r>
      <w:r>
        <w:rPr>
          <w:rFonts w:ascii="Verdana" w:hAnsi="Verdana"/>
          <w:color w:val="000000"/>
          <w:szCs w:val="24"/>
        </w:rPr>
        <w:t>/</w:t>
      </w:r>
      <w:r w:rsidRPr="0051555B">
        <w:rPr>
          <w:rFonts w:ascii="Verdana" w:hAnsi="Verdana"/>
          <w:color w:val="000000"/>
          <w:szCs w:val="24"/>
        </w:rPr>
        <w:t xml:space="preserve"> My Pictures" folder by default.</w:t>
      </w:r>
    </w:p>
    <w:p w:rsidR="00B4650B" w:rsidRPr="0051555B" w:rsidRDefault="00B4650B" w:rsidP="00757EA9">
      <w:pPr>
        <w:pStyle w:val="ListParagraph"/>
        <w:ind w:leftChars="0" w:left="0"/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4" o:spid="_x0000_i1029" type="#_x0000_t75" style="width:57.75pt;height:31.5pt;visibility:visible">
            <v:imagedata r:id="rId11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Click this button to record the TV Show: Press to start / stop the recording.</w:t>
      </w:r>
    </w:p>
    <w:p w:rsidR="00B4650B" w:rsidRPr="0051555B" w:rsidRDefault="00B4650B" w:rsidP="00757EA9">
      <w:pPr>
        <w:pStyle w:val="ListParagraph"/>
        <w:ind w:leftChars="0" w:left="0"/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7" o:spid="_x0000_i1030" type="#_x0000_t75" style="width:1in;height:32.25pt;visibility:visible">
            <v:imagedata r:id="rId12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When watching TV and Playing Radio:Use these buttons to skip to the previous channel.</w:t>
      </w:r>
    </w:p>
    <w:p w:rsidR="00B4650B" w:rsidRPr="0051555B" w:rsidRDefault="00B4650B" w:rsidP="00757EA9">
      <w:pPr>
        <w:pStyle w:val="ListParagraph"/>
        <w:ind w:leftChars="0" w:left="0"/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8" o:spid="_x0000_i1031" type="#_x0000_t75" style="width:73.5pt;height:33.75pt;visibility:visible">
            <v:imagedata r:id="rId13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When watching TV and Playing Radio:Use these buttons to skip to the next channel.</w:t>
      </w:r>
    </w:p>
    <w:p w:rsidR="00B4650B" w:rsidRPr="0051555B" w:rsidRDefault="00B4650B" w:rsidP="00757EA9">
      <w:pPr>
        <w:pStyle w:val="ListParagraph"/>
        <w:ind w:leftChars="0" w:left="0"/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9" o:spid="_x0000_i1032" type="#_x0000_t75" style="width:59.25pt;height:33pt;visibility:visible">
            <v:imagedata r:id="rId14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Press to go back to the previously selected channel.</w:t>
      </w:r>
    </w:p>
    <w:p w:rsidR="00B4650B" w:rsidRPr="0051555B" w:rsidRDefault="00B4650B" w:rsidP="00757EA9">
      <w:pPr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10" o:spid="_x0000_i1033" type="#_x0000_t75" style="width:56.25pt;height:32.25pt;visibility:visible">
            <v:imagedata r:id="rId15" o:title=""/>
          </v:shape>
        </w:pict>
      </w: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11" o:spid="_x0000_i1034" type="#_x0000_t75" style="width:59.25pt;height:30.75pt;visibility:visible">
            <v:imagedata r:id="rId16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MUTE BUTTON: Press to turn off /on the volume</w:t>
      </w:r>
    </w:p>
    <w:p w:rsidR="00B4650B" w:rsidRPr="0051555B" w:rsidRDefault="00B4650B" w:rsidP="0015210A">
      <w:pPr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12" o:spid="_x0000_i1035" type="#_x0000_t75" style="width:45.75pt;height:32.25pt;visibility:visible">
            <v:imagedata r:id="rId17" o:title=""/>
          </v:shape>
        </w:pict>
      </w:r>
      <w:r w:rsidRPr="00D45587">
        <w:rPr>
          <w:rFonts w:ascii="Verdana" w:hAnsi="Verdana"/>
          <w:noProof/>
          <w:color w:val="000000"/>
          <w:szCs w:val="24"/>
          <w:lang w:eastAsia="zh-CN"/>
        </w:rPr>
        <w:pict>
          <v:shape id="圖片 13" o:spid="_x0000_i1036" type="#_x0000_t75" style="width:45pt;height:32.25pt;visibility:visible">
            <v:imagedata r:id="rId18" o:title=""/>
          </v:shape>
        </w:pict>
      </w:r>
    </w:p>
    <w:p w:rsidR="00B4650B" w:rsidRPr="0051555B" w:rsidRDefault="00B4650B" w:rsidP="0015210A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 xml:space="preserve">Volume- </w:t>
      </w:r>
      <w:r w:rsidRPr="0051555B">
        <w:rPr>
          <w:rFonts w:ascii="Verdana" w:hAnsi="Verdana" w:cs="Verdana"/>
          <w:kern w:val="0"/>
          <w:szCs w:val="24"/>
        </w:rPr>
        <w:t>Increase / decrease the sound level</w:t>
      </w:r>
    </w:p>
    <w:p w:rsidR="00B4650B" w:rsidRPr="0051555B" w:rsidRDefault="00B4650B" w:rsidP="0015210A">
      <w:pPr>
        <w:pStyle w:val="ListParagraph"/>
        <w:ind w:leftChars="0" w:left="360"/>
        <w:rPr>
          <w:rFonts w:ascii="Verdana" w:hAnsi="Verdana"/>
          <w:color w:val="000000"/>
          <w:szCs w:val="24"/>
        </w:rPr>
      </w:pPr>
    </w:p>
    <w:p w:rsidR="00B4650B" w:rsidRPr="0051555B" w:rsidRDefault="00B4650B" w:rsidP="0015210A">
      <w:pPr>
        <w:rPr>
          <w:rFonts w:ascii="Verdana" w:hAnsi="Verdana"/>
          <w:color w:val="000000"/>
          <w:szCs w:val="24"/>
        </w:rPr>
      </w:pPr>
      <w:r w:rsidRPr="00D45587">
        <w:rPr>
          <w:rFonts w:ascii="Verdana" w:hAnsi="Verdana"/>
          <w:noProof/>
          <w:szCs w:val="24"/>
          <w:lang w:eastAsia="zh-CN"/>
        </w:rPr>
        <w:pict>
          <v:shape id="圖片 16" o:spid="_x0000_i1037" type="#_x0000_t75" style="width:57pt;height:33pt;visibility:visible">
            <v:imagedata r:id="rId19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MAIN MENU: Press to access the main menu.</w:t>
      </w:r>
    </w:p>
    <w:p w:rsidR="00B4650B" w:rsidRPr="0051555B" w:rsidRDefault="00B4650B" w:rsidP="0015210A">
      <w:pPr>
        <w:rPr>
          <w:rFonts w:ascii="Verdana" w:hAnsi="Verdana"/>
          <w:b/>
          <w:color w:val="000000"/>
          <w:szCs w:val="24"/>
        </w:rPr>
      </w:pPr>
      <w:r w:rsidRPr="00D45587">
        <w:rPr>
          <w:rFonts w:ascii="Verdana" w:hAnsi="Verdana"/>
          <w:b/>
          <w:noProof/>
          <w:color w:val="000000"/>
          <w:szCs w:val="24"/>
          <w:lang w:eastAsia="zh-CN"/>
        </w:rPr>
        <w:pict>
          <v:shape id="圖片 17" o:spid="_x0000_i1038" type="#_x0000_t75" style="width:57.75pt;height:32.25pt;visibility:visible">
            <v:imagedata r:id="rId20" o:title=""/>
          </v:shape>
        </w:pict>
      </w:r>
    </w:p>
    <w:p w:rsidR="00B4650B" w:rsidRDefault="00B4650B" w:rsidP="0051555B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SETTING: TV Channel/Broadcast channel/Video Quality/</w:t>
      </w:r>
    </w:p>
    <w:p w:rsidR="00B4650B" w:rsidRPr="0051555B" w:rsidRDefault="00B4650B" w:rsidP="00BA5AA9">
      <w:pPr>
        <w:pStyle w:val="ListParagraph"/>
        <w:ind w:leftChars="0" w:left="360" w:firstLineChars="50" w:firstLine="31680"/>
        <w:rPr>
          <w:rFonts w:ascii="Verdana" w:hAnsi="Verdana"/>
          <w:color w:val="000000"/>
          <w:szCs w:val="24"/>
        </w:rPr>
      </w:pPr>
      <w:r>
        <w:rPr>
          <w:rFonts w:ascii="Verdana" w:hAnsi="Verdana"/>
          <w:color w:val="000000"/>
          <w:szCs w:val="24"/>
        </w:rPr>
        <w:t xml:space="preserve">TV Schedule </w:t>
      </w:r>
      <w:r w:rsidRPr="0051555B">
        <w:rPr>
          <w:rFonts w:ascii="Verdana" w:hAnsi="Verdana"/>
          <w:color w:val="000000"/>
          <w:szCs w:val="24"/>
        </w:rPr>
        <w:t>Recording functions.</w:t>
      </w:r>
    </w:p>
    <w:p w:rsidR="00B4650B" w:rsidRPr="0051555B" w:rsidRDefault="00B4650B" w:rsidP="0051555B">
      <w:pPr>
        <w:rPr>
          <w:rFonts w:ascii="Verdana" w:hAnsi="Verdana"/>
          <w:color w:val="000000"/>
          <w:szCs w:val="24"/>
        </w:rPr>
      </w:pPr>
      <w:r>
        <w:rPr>
          <w:noProof/>
          <w:lang w:eastAsia="zh-CN"/>
        </w:rPr>
        <w:pict>
          <v:shape id="圖片 18" o:spid="_x0000_i1039" type="#_x0000_t75" style="width:58.5pt;height:31.5pt;visibility:visible">
            <v:imagedata r:id="rId21" o:title=""/>
          </v:shape>
        </w:pict>
      </w:r>
    </w:p>
    <w:p w:rsidR="00B4650B" w:rsidRPr="0051555B" w:rsidRDefault="00B4650B" w:rsidP="003B2B90">
      <w:pPr>
        <w:pStyle w:val="ListParagraph"/>
        <w:numPr>
          <w:ilvl w:val="0"/>
          <w:numId w:val="3"/>
        </w:numPr>
        <w:ind w:leftChars="0"/>
        <w:rPr>
          <w:rFonts w:ascii="Verdana" w:hAnsi="Verdana"/>
          <w:color w:val="000000"/>
          <w:szCs w:val="24"/>
        </w:rPr>
      </w:pPr>
      <w:r w:rsidRPr="0051555B">
        <w:rPr>
          <w:rFonts w:ascii="Verdana" w:hAnsi="Verdana"/>
          <w:color w:val="000000"/>
          <w:szCs w:val="24"/>
        </w:rPr>
        <w:t>LIVE: Press to directly access live TV.</w: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  <w:r>
        <w:br w:type="page"/>
      </w:r>
      <w:r>
        <w:rPr>
          <w:rFonts w:ascii="Verdana" w:hAnsi="Verdana" w:cs="Verdana"/>
          <w:b/>
          <w:bCs/>
          <w:kern w:val="0"/>
          <w:sz w:val="28"/>
          <w:szCs w:val="28"/>
        </w:rPr>
        <w:t>TV</w: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This section lets you view and edit the settings for TV recording.</w: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 w:rsidRPr="00D45587">
        <w:rPr>
          <w:rFonts w:ascii="Verdana" w:hAnsi="Verdana" w:cs="Verdana"/>
          <w:noProof/>
          <w:kern w:val="0"/>
          <w:sz w:val="20"/>
          <w:szCs w:val="20"/>
          <w:lang w:eastAsia="zh-CN"/>
        </w:rPr>
        <w:pict>
          <v:shape id="圖片 24" o:spid="_x0000_i1040" type="#_x0000_t75" style="width:330pt;height:240.75pt;visibility:visible">
            <v:imagedata r:id="rId22" o:title=""/>
          </v:shape>
        </w:pic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 w:rsidRPr="00D45587">
        <w:rPr>
          <w:rFonts w:ascii="Verdana" w:hAnsi="Verdana" w:cs="Verdana"/>
          <w:noProof/>
          <w:kern w:val="0"/>
          <w:sz w:val="20"/>
          <w:szCs w:val="20"/>
          <w:lang w:eastAsia="zh-CN"/>
        </w:rPr>
        <w:pict>
          <v:shape id="圖片 25" o:spid="_x0000_i1041" type="#_x0000_t75" style="width:332.25pt;height:241.5pt;visibility:visible">
            <v:imagedata r:id="rId23" o:title=""/>
          </v:shape>
        </w:pic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When you watch TV for the first time, the application will prompt you to configure the TV signal.</w: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After configuration is complete, you can use your remote control to change channels, or use the</w:t>
      </w:r>
    </w:p>
    <w:p w:rsidR="00B4650B" w:rsidRDefault="00B4650B" w:rsidP="0015210A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Channel controls (CH+/CH- button) in the floating toolbar at the bottom of the screen.</w:t>
      </w:r>
    </w:p>
    <w:p w:rsidR="00B4650B" w:rsidRDefault="00B4650B" w:rsidP="0040649F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 xml:space="preserve">Channels </w:t>
      </w:r>
      <w:r>
        <w:rPr>
          <w:rFonts w:ascii="Verdana" w:hAnsi="Verdana" w:cs="Verdana"/>
          <w:kern w:val="0"/>
          <w:sz w:val="20"/>
          <w:szCs w:val="20"/>
        </w:rPr>
        <w:t>- View the program channel list. Click a channel to learn more about it.</w:t>
      </w:r>
    </w:p>
    <w:p w:rsidR="00B4650B" w:rsidRDefault="00B4650B" w:rsidP="0040649F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 xml:space="preserve">Schedule </w:t>
      </w:r>
      <w:r>
        <w:rPr>
          <w:rFonts w:ascii="Verdana" w:hAnsi="Verdana" w:cs="Verdana"/>
          <w:kern w:val="0"/>
          <w:sz w:val="20"/>
          <w:szCs w:val="20"/>
        </w:rPr>
        <w:t>- Program the application to record TV shows.</w:t>
      </w:r>
    </w:p>
    <w:p w:rsidR="00B4650B" w:rsidRDefault="00B4650B" w:rsidP="0040649F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 xml:space="preserve">Settings </w:t>
      </w:r>
      <w:r>
        <w:rPr>
          <w:rFonts w:ascii="Verdana" w:hAnsi="Verdana" w:cs="Verdana"/>
          <w:kern w:val="0"/>
          <w:sz w:val="20"/>
          <w:szCs w:val="20"/>
        </w:rPr>
        <w:t>- View and edit the settings for the TV module.</w:t>
      </w:r>
    </w:p>
    <w:p w:rsidR="00B4650B" w:rsidRDefault="00B4650B" w:rsidP="0040649F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174FE3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  <w:r w:rsidRPr="00174FE3">
        <w:rPr>
          <w:rFonts w:ascii="Verdana" w:hAnsi="Verdana" w:cs="Verdana"/>
          <w:b/>
          <w:bCs/>
          <w:kern w:val="0"/>
          <w:sz w:val="28"/>
          <w:szCs w:val="28"/>
        </w:rPr>
        <w:t>TELETEXT</w:t>
      </w:r>
    </w:p>
    <w:p w:rsidR="00B4650B" w:rsidRPr="00174FE3" w:rsidRDefault="00B4650B" w:rsidP="00174FE3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174FE3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This section lets you watch theteletext.</w:t>
      </w:r>
    </w:p>
    <w:p w:rsidR="00B4650B" w:rsidRPr="0040649F" w:rsidRDefault="00B4650B" w:rsidP="00174FE3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The available teletext channels are listed in the previewarea.</w:t>
      </w:r>
      <w:bookmarkStart w:id="0" w:name="_GoBack"/>
      <w:bookmarkEnd w:id="0"/>
    </w:p>
    <w:p w:rsidR="00B4650B" w:rsidRDefault="00B4650B" w:rsidP="00174FE3">
      <w:pPr>
        <w:widowControl/>
      </w:pPr>
      <w:r>
        <w:rPr>
          <w:noProof/>
          <w:lang w:eastAsia="zh-CN"/>
        </w:rPr>
        <w:pict>
          <v:shape id="圖片 20" o:spid="_x0000_i1042" type="#_x0000_t75" alt="Teletext" style="width:326.25pt;height:246pt;visibility:visible">
            <v:imagedata r:id="rId24" o:title=""/>
          </v:shape>
        </w:pict>
      </w: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>
      <w:pPr>
        <w:widowControl/>
      </w:pPr>
      <w:r>
        <w:br w:type="page"/>
      </w:r>
    </w:p>
    <w:p w:rsidR="00B4650B" w:rsidRDefault="00B4650B" w:rsidP="0040649F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  <w:r w:rsidRPr="0040649F">
        <w:rPr>
          <w:rFonts w:ascii="Verdana" w:hAnsi="Verdana" w:cs="Verdana"/>
          <w:b/>
          <w:bCs/>
          <w:kern w:val="0"/>
          <w:sz w:val="28"/>
          <w:szCs w:val="28"/>
        </w:rPr>
        <w:t>CHANNELS</w:t>
      </w:r>
    </w:p>
    <w:p w:rsidR="00B4650B" w:rsidRPr="0040649F" w:rsidRDefault="00B4650B" w:rsidP="0040649F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40649F">
      <w:pPr>
        <w:widowControl/>
      </w:pPr>
      <w:r>
        <w:t>This section lets you view the channel list and select a specific channel.</w:t>
      </w:r>
    </w:p>
    <w:p w:rsidR="00B4650B" w:rsidRDefault="00B4650B" w:rsidP="0040649F">
      <w:pPr>
        <w:widowControl/>
      </w:pPr>
      <w:r>
        <w:t xml:space="preserve">The available channels are listed here. </w:t>
      </w:r>
    </w:p>
    <w:p w:rsidR="00B4650B" w:rsidRDefault="00B4650B" w:rsidP="0040649F">
      <w:pPr>
        <w:widowControl/>
      </w:pPr>
      <w:r w:rsidRPr="00D45587">
        <w:rPr>
          <w:rFonts w:ascii="Verdana" w:hAnsi="Verdana" w:cs="Verdana"/>
          <w:noProof/>
          <w:kern w:val="0"/>
          <w:sz w:val="20"/>
          <w:szCs w:val="20"/>
          <w:lang w:eastAsia="zh-CN"/>
        </w:rPr>
        <w:pict>
          <v:shape id="圖片 21" o:spid="_x0000_i1043" type="#_x0000_t75" style="width:332.25pt;height:241.5pt;visibility:visible">
            <v:imagedata r:id="rId25" o:title=""/>
          </v:shape>
        </w:pict>
      </w:r>
    </w:p>
    <w:p w:rsidR="00B4650B" w:rsidRDefault="00B4650B" w:rsidP="0040649F">
      <w:pPr>
        <w:widowControl/>
      </w:pPr>
    </w:p>
    <w:p w:rsidR="00B4650B" w:rsidRDefault="00B4650B" w:rsidP="0040649F">
      <w:pPr>
        <w:widowControl/>
      </w:pPr>
      <w:r w:rsidRPr="006E2E65">
        <w:rPr>
          <w:b/>
          <w:i/>
        </w:rPr>
        <w:t>Note:</w:t>
      </w:r>
      <w:r>
        <w:t xml:space="preserve"> When using digital tuner, there will be two more options: "TV" and "Radio".</w:t>
      </w: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>
      <w:pPr>
        <w:widowControl/>
      </w:pPr>
      <w:r>
        <w:br w:type="page"/>
      </w:r>
    </w:p>
    <w:p w:rsidR="00B4650B" w:rsidRPr="00AF6DB5" w:rsidRDefault="00B4650B" w:rsidP="00AF6DB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 w:rsidRPr="00EF189C">
        <w:rPr>
          <w:rFonts w:ascii="Verdana" w:hAnsi="Verdana" w:cs="Verdana"/>
          <w:b/>
          <w:bCs/>
          <w:kern w:val="0"/>
          <w:sz w:val="28"/>
          <w:szCs w:val="28"/>
        </w:rPr>
        <w:t>RECORDED TV</w:t>
      </w:r>
      <w:r>
        <w:rPr>
          <w:rFonts w:ascii="Verdana" w:hAnsi="Verdana" w:cs="Verdana"/>
          <w:b/>
          <w:bCs/>
          <w:kern w:val="0"/>
          <w:sz w:val="28"/>
          <w:szCs w:val="28"/>
        </w:rPr>
        <w:t>/</w:t>
      </w:r>
      <w:r w:rsidRPr="00AF6DB5">
        <w:rPr>
          <w:rFonts w:ascii="Verdana" w:hAnsi="Verdana" w:cs="Verdana"/>
          <w:b/>
          <w:bCs/>
          <w:kern w:val="0"/>
          <w:sz w:val="28"/>
          <w:szCs w:val="28"/>
        </w:rPr>
        <w:t>SCHEDULE</w:t>
      </w:r>
    </w:p>
    <w:p w:rsidR="00B4650B" w:rsidRPr="0051555B" w:rsidRDefault="00B4650B" w:rsidP="00EF189C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AF6DB5">
      <w:pPr>
        <w:widowControl/>
      </w:pPr>
      <w:r>
        <w:t>This section lets you program the application to record TV shows, then the application will monitorthe schedule and record the scheduled programs automatically on the correct day/time.</w:t>
      </w:r>
    </w:p>
    <w:p w:rsidR="00B4650B" w:rsidRPr="00AF6DB5" w:rsidRDefault="00B4650B" w:rsidP="00EF189C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174FE3">
      <w:pPr>
        <w:widowControl/>
      </w:pPr>
      <w:r w:rsidRPr="00D45587">
        <w:rPr>
          <w:b/>
          <w:noProof/>
          <w:lang w:eastAsia="zh-CN"/>
        </w:rPr>
        <w:pict>
          <v:shape id="圖片 26" o:spid="_x0000_i1044" type="#_x0000_t75" style="width:330pt;height:247.5pt;visibility:visible" filled="t" fillcolor="#930">
            <v:fill opacity="64764f"/>
            <v:imagedata r:id="rId26" o:title=""/>
          </v:shape>
        </w:pict>
      </w:r>
    </w:p>
    <w:p w:rsidR="00B4650B" w:rsidRDefault="00B4650B" w:rsidP="00C812D1">
      <w:pPr>
        <w:widowControl/>
      </w:pPr>
    </w:p>
    <w:p w:rsidR="00B4650B" w:rsidRDefault="00B4650B" w:rsidP="000D24EB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t>Add - Lets you enter in a new program for recording</w:t>
      </w:r>
      <w:r>
        <w:rPr>
          <w:rFonts w:ascii="Verdana" w:hAnsi="Verdana" w:cs="Verdana"/>
          <w:kern w:val="0"/>
          <w:sz w:val="20"/>
          <w:szCs w:val="20"/>
        </w:rPr>
        <w:t>by use the(+button) of the screen.</w:t>
      </w:r>
    </w:p>
    <w:p w:rsidR="00B4650B" w:rsidRPr="000D24EB" w:rsidRDefault="00B4650B" w:rsidP="00C812D1">
      <w:pPr>
        <w:widowControl/>
      </w:pPr>
    </w:p>
    <w:p w:rsidR="00B4650B" w:rsidRDefault="00B4650B" w:rsidP="00174FE3">
      <w:pPr>
        <w:widowControl/>
      </w:pPr>
      <w:r>
        <w:rPr>
          <w:noProof/>
          <w:lang w:eastAsia="zh-CN"/>
        </w:rPr>
        <w:pict>
          <v:shape id="圖片 33" o:spid="_x0000_s1026" type="#_x0000_t75" style="position:absolute;margin-left:116.85pt;margin-top:35.2pt;width:48.75pt;height:35.1pt;z-index:251659776;visibility:visible">
            <v:imagedata r:id="rId27" o:title=""/>
          </v:shape>
        </w:pict>
      </w:r>
      <w:r>
        <w:rPr>
          <w:noProof/>
          <w:lang w:eastAsia="zh-CN"/>
        </w:rPr>
        <w:pict>
          <v:oval id="橢圓 30" o:spid="_x0000_s1027" style="position:absolute;margin-left:210.5pt;margin-top:512.3pt;width:45pt;height:31.2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" filled="f" strokecolor="red" strokeweight="2.25pt"/>
        </w:pict>
      </w:r>
      <w:r>
        <w:rPr>
          <w:noProof/>
          <w:lang w:eastAsia="zh-CN"/>
        </w:rPr>
        <w:pict>
          <v:oval id="橢圓 29" o:spid="_x0000_s1028" style="position:absolute;margin-left:210.5pt;margin-top:512.3pt;width:45pt;height:31.2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" filled="f" strokecolor="red" strokeweight="2.25pt"/>
        </w:pict>
      </w:r>
      <w:r>
        <w:rPr>
          <w:noProof/>
          <w:lang w:eastAsia="zh-CN"/>
        </w:rPr>
        <w:pict>
          <v:oval id="橢圓 28" o:spid="_x0000_s1029" style="position:absolute;margin-left:210.5pt;margin-top:512.3pt;width:45pt;height:31.2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" filled="f" strokecolor="red" strokeweight="2.25pt"/>
        </w:pict>
      </w:r>
      <w:r>
        <w:rPr>
          <w:noProof/>
          <w:lang w:eastAsia="zh-CN"/>
        </w:rPr>
        <w:pict>
          <v:shape id="圖片 27" o:spid="_x0000_i1045" type="#_x0000_t75" alt="圖片2" style="width:333pt;height:253.5pt;visibility:visible">
            <v:imagedata r:id="rId28" o:title=""/>
          </v:shape>
        </w:pict>
      </w:r>
    </w:p>
    <w:p w:rsidR="00B4650B" w:rsidRDefault="00B4650B" w:rsidP="00174FE3">
      <w:pPr>
        <w:widowControl/>
      </w:pPr>
      <w:r>
        <w:rPr>
          <w:noProof/>
          <w:lang w:eastAsia="zh-CN"/>
        </w:rPr>
        <w:pict>
          <v:oval id="橢圓 32" o:spid="_x0000_s1030" style="position:absolute;margin-left:210.5pt;margin-top:512.3pt;width:45pt;height:31.2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" filled="f" strokecolor="red" strokeweight="2.25pt"/>
        </w:pict>
      </w:r>
    </w:p>
    <w:p w:rsidR="00B4650B" w:rsidRDefault="00B4650B" w:rsidP="00AF6DB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 w:rsidRPr="00AF6DB5">
        <w:rPr>
          <w:rFonts w:ascii="Verdana" w:hAnsi="Verdana" w:cs="Verdana"/>
          <w:b/>
          <w:bCs/>
          <w:kern w:val="0"/>
          <w:sz w:val="28"/>
          <w:szCs w:val="28"/>
        </w:rPr>
        <w:t>SETTINGS</w:t>
      </w:r>
    </w:p>
    <w:p w:rsidR="00B4650B" w:rsidRPr="00AF6DB5" w:rsidRDefault="00B4650B" w:rsidP="00AF6DB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t xml:space="preserve">This section lets you </w:t>
      </w:r>
      <w:r>
        <w:rPr>
          <w:rFonts w:ascii="Verdana" w:hAnsi="Verdana" w:cs="Verdana"/>
          <w:kern w:val="0"/>
          <w:sz w:val="20"/>
          <w:szCs w:val="20"/>
        </w:rPr>
        <w:t>View and edit TVsettings.</w: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 w:rsidRPr="00D45587">
        <w:rPr>
          <w:rFonts w:ascii="Verdana" w:hAnsi="Verdana" w:cs="Verdana"/>
          <w:noProof/>
          <w:kern w:val="0"/>
          <w:sz w:val="20"/>
          <w:szCs w:val="20"/>
          <w:lang w:eastAsia="zh-CN"/>
        </w:rPr>
        <w:pict>
          <v:shape id="圖片 34" o:spid="_x0000_i1046" type="#_x0000_t75" style="width:342.75pt;height:240.75pt;visibility:visible">
            <v:imagedata r:id="rId29" o:title=""/>
          </v:shape>
        </w:pic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b/>
          <w:bCs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>Reset TVSignal</w: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This section lets you view and edit the settings for TV signal. The settings are divided into three steps:</w: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1. Select your region.</w: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2. Select video device.</w: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3. Click "Start" to scan for available channels.</w:t>
      </w:r>
    </w:p>
    <w:p w:rsidR="00B4650B" w:rsidRDefault="00B4650B" w:rsidP="00AF6DB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174FE3">
      <w:pPr>
        <w:widowControl/>
      </w:pPr>
    </w:p>
    <w:p w:rsidR="00B4650B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>
        <w:rPr>
          <w:rFonts w:ascii="Verdana" w:hAnsi="Verdana" w:cs="Verdana"/>
          <w:b/>
          <w:bCs/>
          <w:kern w:val="0"/>
          <w:sz w:val="28"/>
          <w:szCs w:val="28"/>
        </w:rPr>
        <w:t>RADIO</w: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With a supported tuner card, you can listen to local radio on your computer.</w: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The radio has the same basic functionality as standard receivers or car stereos. The numbers onthe console indicate various channels/stations that are preset.</w: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 w:rsidRPr="00D45587">
        <w:rPr>
          <w:rFonts w:ascii="Verdana" w:hAnsi="Verdana" w:cs="Verdana"/>
          <w:noProof/>
          <w:kern w:val="0"/>
          <w:sz w:val="20"/>
          <w:szCs w:val="20"/>
          <w:lang w:eastAsia="zh-CN"/>
        </w:rPr>
        <w:pict>
          <v:shape id="圖片 35" o:spid="_x0000_i1047" type="#_x0000_t75" style="width:373.5pt;height:257.25pt;visibility:visible">
            <v:imagedata r:id="rId30" o:title=""/>
          </v:shape>
        </w:pic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 xml:space="preserve">Volume - </w:t>
      </w:r>
      <w:r>
        <w:rPr>
          <w:rFonts w:ascii="Verdana" w:hAnsi="Verdana" w:cs="Verdana"/>
          <w:kern w:val="0"/>
          <w:sz w:val="20"/>
          <w:szCs w:val="20"/>
        </w:rPr>
        <w:t>Increase or decrease the sound level.</w: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>CH (+/-) –</w:t>
      </w:r>
      <w:r>
        <w:rPr>
          <w:rFonts w:ascii="Verdana" w:hAnsi="Verdana" w:cs="Verdana"/>
          <w:kern w:val="0"/>
          <w:sz w:val="20"/>
          <w:szCs w:val="20"/>
        </w:rPr>
        <w:t>Use the buttons to skip forward/backward to the next/previous available channel. You canalso press the number buttons to the desired channel.</w:t>
      </w:r>
    </w:p>
    <w:p w:rsidR="00B4650B" w:rsidRPr="006E2E65" w:rsidRDefault="00B4650B" w:rsidP="006E2E65">
      <w:pPr>
        <w:autoSpaceDE w:val="0"/>
        <w:autoSpaceDN w:val="0"/>
        <w:adjustRightInd w:val="0"/>
        <w:rPr>
          <w:rFonts w:ascii="Verdana" w:hAnsi="Verdana" w:cs="Verdana"/>
          <w:b/>
          <w:kern w:val="0"/>
          <w:sz w:val="20"/>
          <w:szCs w:val="20"/>
        </w:rPr>
      </w:pPr>
      <w:r w:rsidRPr="006E2E65">
        <w:rPr>
          <w:rFonts w:ascii="Verdana" w:hAnsi="Verdana" w:cs="Verdana"/>
          <w:b/>
          <w:kern w:val="0"/>
          <w:sz w:val="20"/>
          <w:szCs w:val="20"/>
        </w:rPr>
        <w:t>Options include:</w: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 xml:space="preserve">Scan Channels - </w:t>
      </w:r>
      <w:r>
        <w:rPr>
          <w:rFonts w:ascii="Verdana" w:hAnsi="Verdana" w:cs="Verdana"/>
          <w:kern w:val="0"/>
          <w:sz w:val="20"/>
          <w:szCs w:val="20"/>
        </w:rPr>
        <w:t>Scan for available channels. All the channels will be listed below.</w:t>
      </w:r>
    </w:p>
    <w:p w:rsidR="00B4650B" w:rsidRDefault="00B4650B" w:rsidP="006E2E6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kern w:val="0"/>
          <w:sz w:val="20"/>
          <w:szCs w:val="20"/>
        </w:rPr>
        <w:t xml:space="preserve">Settings </w:t>
      </w:r>
      <w:r>
        <w:rPr>
          <w:rFonts w:ascii="Verdana" w:hAnsi="Verdana" w:cs="Verdana"/>
          <w:kern w:val="0"/>
          <w:sz w:val="20"/>
          <w:szCs w:val="20"/>
        </w:rPr>
        <w:t>- View and edit the settings for the Radio module.</w:t>
      </w:r>
    </w:p>
    <w:p w:rsidR="00B4650B" w:rsidRDefault="00B4650B" w:rsidP="006E2E65">
      <w:pPr>
        <w:widowControl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b/>
          <w:bCs/>
          <w:i/>
          <w:iCs/>
          <w:kern w:val="0"/>
          <w:sz w:val="20"/>
          <w:szCs w:val="20"/>
        </w:rPr>
        <w:t xml:space="preserve">Note: </w:t>
      </w:r>
      <w:r>
        <w:rPr>
          <w:rFonts w:ascii="Verdana" w:hAnsi="Verdana" w:cs="Verdana"/>
          <w:kern w:val="0"/>
          <w:sz w:val="20"/>
          <w:szCs w:val="20"/>
        </w:rPr>
        <w:t>The Radio feature may not be available in all versions of the program.</w:t>
      </w:r>
    </w:p>
    <w:p w:rsidR="00B4650B" w:rsidRDefault="00B4650B">
      <w:pPr>
        <w:widowControl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br w:type="page"/>
      </w:r>
    </w:p>
    <w:p w:rsidR="00B4650B" w:rsidRDefault="00B4650B" w:rsidP="0059264D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 w:rsidRPr="0059264D">
        <w:rPr>
          <w:rFonts w:ascii="Verdana" w:hAnsi="Verdana" w:cs="Verdana"/>
          <w:b/>
          <w:bCs/>
          <w:kern w:val="0"/>
          <w:sz w:val="28"/>
          <w:szCs w:val="28"/>
        </w:rPr>
        <w:t>SUPPORT FORMATE</w:t>
      </w:r>
    </w:p>
    <w:p w:rsidR="00B4650B" w:rsidRDefault="00B4650B" w:rsidP="006E2E65">
      <w:pPr>
        <w:widowControl/>
      </w:pPr>
    </w:p>
    <w:p w:rsidR="00B4650B" w:rsidRDefault="00B4650B">
      <w:pPr>
        <w:widowControl/>
      </w:pPr>
    </w:p>
    <w:p w:rsidR="00B4650B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>
        <w:rPr>
          <w:rFonts w:ascii="Verdana" w:hAnsi="Verdana" w:cs="Verdana"/>
          <w:b/>
          <w:bCs/>
          <w:kern w:val="0"/>
          <w:sz w:val="28"/>
          <w:szCs w:val="28"/>
        </w:rPr>
        <w:br w:type="page"/>
      </w:r>
    </w:p>
    <w:p w:rsidR="00B4650B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  <w:r w:rsidRPr="008A4ED5">
        <w:rPr>
          <w:rFonts w:ascii="Verdana" w:hAnsi="Verdana" w:cs="Verdana"/>
          <w:b/>
          <w:bCs/>
          <w:kern w:val="0"/>
          <w:sz w:val="28"/>
          <w:szCs w:val="28"/>
        </w:rPr>
        <w:t>SHORTCUT SUPPORT</w:t>
      </w:r>
    </w:p>
    <w:p w:rsidR="00B4650B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8A4ED5">
      <w:pPr>
        <w:autoSpaceDE w:val="0"/>
        <w:autoSpaceDN w:val="0"/>
        <w:adjustRightInd w:val="0"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The following remote control buttons and matching keyboard shortcuts can be used within the</w:t>
      </w:r>
    </w:p>
    <w:p w:rsidR="00B4650B" w:rsidRDefault="00B4650B" w:rsidP="008A4ED5">
      <w:pPr>
        <w:widowControl/>
        <w:rPr>
          <w:rFonts w:ascii="Verdana" w:hAnsi="Verdana" w:cs="Verdana"/>
          <w:kern w:val="0"/>
          <w:sz w:val="20"/>
          <w:szCs w:val="20"/>
        </w:rPr>
      </w:pPr>
      <w:r>
        <w:rPr>
          <w:rFonts w:ascii="Verdana" w:hAnsi="Verdana" w:cs="Verdana"/>
          <w:kern w:val="0"/>
          <w:sz w:val="20"/>
          <w:szCs w:val="20"/>
        </w:rPr>
        <w:t>application:</w:t>
      </w:r>
    </w:p>
    <w:p w:rsidR="00B4650B" w:rsidRDefault="00B4650B" w:rsidP="008A4ED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tbl>
      <w:tblPr>
        <w:tblW w:w="0" w:type="auto"/>
        <w:tblInd w:w="379" w:type="dxa"/>
        <w:tblCellMar>
          <w:left w:w="0" w:type="dxa"/>
          <w:right w:w="0" w:type="dxa"/>
        </w:tblCellMar>
        <w:tblLook w:val="00A0"/>
      </w:tblPr>
      <w:tblGrid>
        <w:gridCol w:w="3312"/>
        <w:gridCol w:w="2230"/>
        <w:gridCol w:w="3340"/>
      </w:tblGrid>
      <w:tr w:rsidR="00B4650B" w:rsidRPr="00E01067" w:rsidTr="008A4ED5">
        <w:trPr>
          <w:trHeight w:val="36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  <w:r w:rsidRPr="00E01067">
              <w:rPr>
                <w:rStyle w:val="Strong"/>
                <w:rFonts w:ascii="Arial" w:hAnsi="Arial" w:cs="Arial"/>
                <w:color w:val="000000"/>
              </w:rPr>
              <w:t>Function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Style w:val="Strong"/>
                <w:rFonts w:ascii="Arial" w:hAnsi="Arial" w:cs="Arial"/>
                <w:color w:val="000000"/>
              </w:rPr>
              <w:t xml:space="preserve">Remote Button 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Style w:val="Strong"/>
                <w:rFonts w:ascii="Arial" w:hAnsi="Arial" w:cs="Arial"/>
                <w:color w:val="000000"/>
              </w:rPr>
              <w:t>Keyboard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0-9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0-9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0-9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Left, Right, Up, Down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Left, Right, Up, Down arrow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Volume Up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Vol+      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+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Volume Down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Vol-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-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Next Channel/File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CH down arrow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Page Up or n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Previous Channel/File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CH up arrow 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Page Down or p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Select    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Enter 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Mute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Mute 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m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File Play/ Pause        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Space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Full Screen/Window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Full Screen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w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Guide/Channel list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Favorite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ctrl+e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Open File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Ctrl+o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Grab Image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g 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Record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r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Recall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l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File Play/Pause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space</w:t>
            </w:r>
          </w:p>
        </w:tc>
      </w:tr>
      <w:tr w:rsidR="00B4650B" w:rsidRPr="00E01067" w:rsidTr="008A4ED5">
        <w:trPr>
          <w:trHeight w:val="190"/>
        </w:trPr>
        <w:tc>
          <w:tcPr>
            <w:tcW w:w="33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Close    </w:t>
            </w:r>
          </w:p>
        </w:tc>
        <w:tc>
          <w:tcPr>
            <w:tcW w:w="2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Power</w:t>
            </w:r>
          </w:p>
        </w:tc>
        <w:tc>
          <w:tcPr>
            <w:tcW w:w="33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Ctrl+x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TV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v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Timeshift and Pause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t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Timeshift stop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s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 xml:space="preserve">Next Audio Language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Ctrl+l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Next Subtitle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Ctrl+s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Teletext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Ctrl+t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About TVR (Version Info.)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Ctrl+a</w:t>
            </w:r>
          </w:p>
        </w:tc>
      </w:tr>
      <w:tr w:rsidR="00B4650B" w:rsidRPr="00E01067" w:rsidTr="008A4ED5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Advanced Setup(Expert Mode)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B4650B" w:rsidRDefault="00B4650B" w:rsidP="0018496E">
            <w:pPr>
              <w:rPr>
                <w:rFonts w:ascii="SimSun" w:hAnsi="SimSun" w:cs="SimSun"/>
                <w:color w:val="000000"/>
                <w:szCs w:val="24"/>
                <w:lang w:eastAsia="zh-CN"/>
              </w:rPr>
            </w:pPr>
            <w:r w:rsidRPr="00E01067">
              <w:rPr>
                <w:rFonts w:ascii="Arial" w:hAnsi="Arial" w:cs="Arial"/>
                <w:color w:val="000000"/>
              </w:rPr>
              <w:t>e</w:t>
            </w:r>
          </w:p>
        </w:tc>
      </w:tr>
    </w:tbl>
    <w:p w:rsidR="00B4650B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p w:rsidR="00B4650B" w:rsidRPr="008A4ED5" w:rsidRDefault="00B4650B" w:rsidP="006E2E65">
      <w:pPr>
        <w:widowControl/>
        <w:rPr>
          <w:rFonts w:ascii="Verdana" w:hAnsi="Verdana" w:cs="Verdana"/>
          <w:b/>
          <w:bCs/>
          <w:kern w:val="0"/>
          <w:sz w:val="28"/>
          <w:szCs w:val="28"/>
        </w:rPr>
      </w:pPr>
    </w:p>
    <w:sectPr w:rsidR="00B4650B" w:rsidRPr="008A4ED5" w:rsidSect="00D553BC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40" w:right="1133" w:bottom="1440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4650B" w:rsidRDefault="00B4650B" w:rsidP="00D553BC">
      <w:r>
        <w:separator/>
      </w:r>
    </w:p>
  </w:endnote>
  <w:endnote w:type="continuationSeparator" w:id="1">
    <w:p w:rsidR="00B4650B" w:rsidRDefault="00B4650B" w:rsidP="00D553B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PMingLiU">
    <w:altName w:val="??朢痽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imSun">
    <w:altName w:val="SimSu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650B" w:rsidRDefault="00B4650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650B" w:rsidRDefault="00B4650B">
    <w:pPr>
      <w:pStyle w:val="Footer"/>
      <w:jc w:val="center"/>
    </w:pPr>
    <w:fldSimple w:instr="PAGE   \* MERGEFORMAT">
      <w:r w:rsidRPr="00BA5AA9">
        <w:rPr>
          <w:noProof/>
          <w:lang w:val="zh-TW"/>
        </w:rPr>
        <w:t>1</w:t>
      </w:r>
    </w:fldSimple>
  </w:p>
  <w:p w:rsidR="00B4650B" w:rsidRDefault="00B4650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650B" w:rsidRDefault="00B4650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4650B" w:rsidRDefault="00B4650B" w:rsidP="00D553BC">
      <w:r>
        <w:separator/>
      </w:r>
    </w:p>
  </w:footnote>
  <w:footnote w:type="continuationSeparator" w:id="1">
    <w:p w:rsidR="00B4650B" w:rsidRDefault="00B4650B" w:rsidP="00D553B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650B" w:rsidRDefault="00B4650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650B" w:rsidRPr="00BA5AA9" w:rsidRDefault="00B4650B" w:rsidP="00D553BC">
    <w:pPr>
      <w:pStyle w:val="Header"/>
      <w:rPr>
        <w:rFonts w:eastAsia="宋体"/>
        <w:lang w:eastAsia="zh-C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650B" w:rsidRDefault="00B4650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E55809"/>
    <w:multiLevelType w:val="hybridMultilevel"/>
    <w:tmpl w:val="2BEC7B90"/>
    <w:lvl w:ilvl="0" w:tplc="0409000F">
      <w:start w:val="1"/>
      <w:numFmt w:val="decimal"/>
      <w:lvlText w:val="%1."/>
      <w:lvlJc w:val="left"/>
      <w:pPr>
        <w:ind w:left="480" w:hanging="480"/>
      </w:pPr>
      <w:rPr>
        <w:rFonts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1">
    <w:nsid w:val="2B064A3B"/>
    <w:multiLevelType w:val="hybridMultilevel"/>
    <w:tmpl w:val="E392191A"/>
    <w:lvl w:ilvl="0" w:tplc="0088D62C">
      <w:start w:val="1"/>
      <w:numFmt w:val="decimal"/>
      <w:lvlText w:val="%1、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2">
    <w:nsid w:val="43CE7C19"/>
    <w:multiLevelType w:val="hybridMultilevel"/>
    <w:tmpl w:val="9448058E"/>
    <w:lvl w:ilvl="0" w:tplc="CF7AF8D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">
    <w:nsid w:val="4C841F82"/>
    <w:multiLevelType w:val="hybridMultilevel"/>
    <w:tmpl w:val="C24EB160"/>
    <w:lvl w:ilvl="0" w:tplc="3CD2C750">
      <w:start w:val="1"/>
      <w:numFmt w:val="decimal"/>
      <w:lvlText w:val="%1."/>
      <w:lvlJc w:val="left"/>
      <w:pPr>
        <w:ind w:left="60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6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60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  <w:rPr>
        <w:rFonts w:cs="Times New Roman"/>
      </w:rPr>
    </w:lvl>
  </w:abstractNum>
  <w:abstractNum w:abstractNumId="4">
    <w:nsid w:val="5F440A32"/>
    <w:multiLevelType w:val="hybridMultilevel"/>
    <w:tmpl w:val="8F1A3F3E"/>
    <w:lvl w:ilvl="0" w:tplc="86F86874">
      <w:start w:val="1"/>
      <w:numFmt w:val="decimal"/>
      <w:lvlText w:val="%1."/>
      <w:lvlJc w:val="left"/>
      <w:pPr>
        <w:ind w:left="585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85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65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45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625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105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585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065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545" w:hanging="4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bordersDoNotSurroundHeader/>
  <w:bordersDoNotSurroundFooter/>
  <w:defaultTabStop w:val="480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C0BE9"/>
    <w:rsid w:val="00012A52"/>
    <w:rsid w:val="000646E7"/>
    <w:rsid w:val="000D24EB"/>
    <w:rsid w:val="0010441E"/>
    <w:rsid w:val="0015210A"/>
    <w:rsid w:val="001542D9"/>
    <w:rsid w:val="00174FE3"/>
    <w:rsid w:val="0018496E"/>
    <w:rsid w:val="001C0BB1"/>
    <w:rsid w:val="001D6D86"/>
    <w:rsid w:val="003B2B90"/>
    <w:rsid w:val="003B50DA"/>
    <w:rsid w:val="003D5D4A"/>
    <w:rsid w:val="0040649F"/>
    <w:rsid w:val="004E7B3F"/>
    <w:rsid w:val="0051555B"/>
    <w:rsid w:val="0059264D"/>
    <w:rsid w:val="005A3AFE"/>
    <w:rsid w:val="00602206"/>
    <w:rsid w:val="006615D6"/>
    <w:rsid w:val="006619B9"/>
    <w:rsid w:val="006C353A"/>
    <w:rsid w:val="006E2E65"/>
    <w:rsid w:val="00724BB1"/>
    <w:rsid w:val="007252AC"/>
    <w:rsid w:val="00757EA9"/>
    <w:rsid w:val="007D4080"/>
    <w:rsid w:val="008A4ED5"/>
    <w:rsid w:val="008B7A76"/>
    <w:rsid w:val="00955BFB"/>
    <w:rsid w:val="00A10A32"/>
    <w:rsid w:val="00A364D7"/>
    <w:rsid w:val="00A84B50"/>
    <w:rsid w:val="00AF6DB5"/>
    <w:rsid w:val="00B43212"/>
    <w:rsid w:val="00B4650B"/>
    <w:rsid w:val="00B625A6"/>
    <w:rsid w:val="00BA5AA9"/>
    <w:rsid w:val="00BB59E7"/>
    <w:rsid w:val="00BB5D97"/>
    <w:rsid w:val="00C33BC7"/>
    <w:rsid w:val="00C812D1"/>
    <w:rsid w:val="00CB4A31"/>
    <w:rsid w:val="00CC0BE9"/>
    <w:rsid w:val="00D45587"/>
    <w:rsid w:val="00D553BC"/>
    <w:rsid w:val="00D87B9C"/>
    <w:rsid w:val="00DC764D"/>
    <w:rsid w:val="00E01067"/>
    <w:rsid w:val="00E7403D"/>
    <w:rsid w:val="00ED35A6"/>
    <w:rsid w:val="00EF0C44"/>
    <w:rsid w:val="00EF189C"/>
    <w:rsid w:val="00EF34E2"/>
    <w:rsid w:val="00F322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PMingLiU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B50DA"/>
    <w:pPr>
      <w:widowControl w:val="0"/>
    </w:pPr>
    <w:rPr>
      <w:sz w:val="24"/>
      <w:lang w:eastAsia="zh-TW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CC0BE9"/>
    <w:rPr>
      <w:rFonts w:ascii="Cambria" w:hAnsi="Cambri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C0BE9"/>
    <w:rPr>
      <w:rFonts w:ascii="Cambria" w:eastAsia="PMingLiU" w:hAnsi="Cambria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rsid w:val="00D553B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locked/>
    <w:rsid w:val="00D553BC"/>
    <w:rPr>
      <w:rFonts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rsid w:val="00D553B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locked/>
    <w:rsid w:val="00D553BC"/>
    <w:rPr>
      <w:rFonts w:cs="Times New Roman"/>
      <w:sz w:val="20"/>
      <w:szCs w:val="20"/>
    </w:rPr>
  </w:style>
  <w:style w:type="paragraph" w:styleId="ListParagraph">
    <w:name w:val="List Paragraph"/>
    <w:basedOn w:val="Normal"/>
    <w:uiPriority w:val="99"/>
    <w:qFormat/>
    <w:rsid w:val="007252AC"/>
    <w:pPr>
      <w:ind w:leftChars="200" w:left="480"/>
    </w:pPr>
  </w:style>
  <w:style w:type="character" w:customStyle="1" w:styleId="shorttext">
    <w:name w:val="short_text"/>
    <w:basedOn w:val="DefaultParagraphFont"/>
    <w:uiPriority w:val="99"/>
    <w:rsid w:val="007252AC"/>
    <w:rPr>
      <w:rFonts w:cs="Times New Roman"/>
    </w:rPr>
  </w:style>
  <w:style w:type="character" w:customStyle="1" w:styleId="hps">
    <w:name w:val="hps"/>
    <w:basedOn w:val="DefaultParagraphFont"/>
    <w:uiPriority w:val="99"/>
    <w:rsid w:val="00AF6DB5"/>
    <w:rPr>
      <w:rFonts w:cs="Times New Roman"/>
    </w:rPr>
  </w:style>
  <w:style w:type="character" w:styleId="Strong">
    <w:name w:val="Strong"/>
    <w:basedOn w:val="DefaultParagraphFont"/>
    <w:uiPriority w:val="99"/>
    <w:qFormat/>
    <w:rsid w:val="0059264D"/>
    <w:rPr>
      <w:rFonts w:cs="Times New Roman"/>
      <w:b/>
      <w:bCs/>
    </w:rPr>
  </w:style>
  <w:style w:type="character" w:styleId="Hyperlink">
    <w:name w:val="Hyperlink"/>
    <w:basedOn w:val="DefaultParagraphFont"/>
    <w:uiPriority w:val="99"/>
    <w:rsid w:val="008A4ED5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0130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</TotalTime>
  <Pages>14</Pages>
  <Words>1192</Words>
  <Characters>6797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TABLE OF CONTENTS</dc:title>
  <dc:subject/>
  <dc:creator>claire</dc:creator>
  <cp:keywords/>
  <dc:description/>
  <cp:lastModifiedBy>微软用户</cp:lastModifiedBy>
  <cp:revision>2</cp:revision>
  <dcterms:created xsi:type="dcterms:W3CDTF">2014-01-10T07:40:00Z</dcterms:created>
  <dcterms:modified xsi:type="dcterms:W3CDTF">2014-01-10T07:40:00Z</dcterms:modified>
</cp:coreProperties>
</file>